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6D47A" w14:textId="77777777" w:rsidR="0036277D" w:rsidRDefault="0036277D" w:rsidP="003627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KECH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9E20F87" w14:textId="77777777" w:rsidR="0036277D" w:rsidRDefault="0036277D" w:rsidP="003627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Bocking</w:t>
      </w:r>
      <w:proofErr w:type="spellEnd"/>
      <w:r>
        <w:rPr>
          <w:rFonts w:ascii="Times New Roman" w:hAnsi="Times New Roman" w:cs="Times New Roman"/>
        </w:rPr>
        <w:t>, Essex. Sawyer.</w:t>
      </w:r>
    </w:p>
    <w:p w14:paraId="207AABA0" w14:textId="77777777" w:rsidR="0036277D" w:rsidRDefault="0036277D" w:rsidP="0036277D">
      <w:pPr>
        <w:rPr>
          <w:rFonts w:ascii="Times New Roman" w:hAnsi="Times New Roman" w:cs="Times New Roman"/>
        </w:rPr>
      </w:pPr>
    </w:p>
    <w:p w14:paraId="1D16DD16" w14:textId="77777777" w:rsidR="0036277D" w:rsidRDefault="0036277D" w:rsidP="0036277D">
      <w:pPr>
        <w:rPr>
          <w:rFonts w:ascii="Times New Roman" w:hAnsi="Times New Roman" w:cs="Times New Roman"/>
        </w:rPr>
      </w:pPr>
    </w:p>
    <w:p w14:paraId="112C652B" w14:textId="77777777" w:rsidR="0036277D" w:rsidRDefault="0036277D" w:rsidP="003627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Weston, Prior of </w:t>
      </w:r>
      <w:proofErr w:type="spellStart"/>
      <w:proofErr w:type="gramStart"/>
      <w:r>
        <w:rPr>
          <w:rFonts w:ascii="Times New Roman" w:hAnsi="Times New Roman" w:cs="Times New Roman"/>
        </w:rPr>
        <w:t>St.John</w:t>
      </w:r>
      <w:proofErr w:type="spellEnd"/>
      <w:proofErr w:type="gramEnd"/>
      <w:r>
        <w:rPr>
          <w:rFonts w:ascii="Times New Roman" w:hAnsi="Times New Roman" w:cs="Times New Roman"/>
        </w:rPr>
        <w:t xml:space="preserve"> of Jerusalem(q.v.), brought a plaint of debt</w:t>
      </w:r>
    </w:p>
    <w:p w14:paraId="6F31E3BB" w14:textId="77777777" w:rsidR="0036277D" w:rsidRDefault="0036277D" w:rsidP="003627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Thomas </w:t>
      </w:r>
      <w:proofErr w:type="spellStart"/>
      <w:r>
        <w:rPr>
          <w:rFonts w:ascii="Times New Roman" w:hAnsi="Times New Roman" w:cs="Times New Roman"/>
        </w:rPr>
        <w:t>Gerold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Bocking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Gerold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67FA7737" w14:textId="77777777" w:rsidR="0036277D" w:rsidRDefault="0036277D" w:rsidP="003627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Bocking</w:t>
      </w:r>
      <w:proofErr w:type="spellEnd"/>
      <w:r>
        <w:rPr>
          <w:rFonts w:ascii="Times New Roman" w:hAnsi="Times New Roman" w:cs="Times New Roman"/>
        </w:rPr>
        <w:t>(q.v.) and William Steven of Black Notley(q.v.).</w:t>
      </w:r>
    </w:p>
    <w:p w14:paraId="0EBC639B" w14:textId="77777777" w:rsidR="0036277D" w:rsidRDefault="0036277D" w:rsidP="003627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C45F6FD" w14:textId="77777777" w:rsidR="0036277D" w:rsidRDefault="0036277D" w:rsidP="0036277D">
      <w:pPr>
        <w:rPr>
          <w:rFonts w:ascii="Times New Roman" w:hAnsi="Times New Roman" w:cs="Times New Roman"/>
        </w:rPr>
      </w:pPr>
    </w:p>
    <w:p w14:paraId="53214544" w14:textId="77777777" w:rsidR="0036277D" w:rsidRDefault="0036277D" w:rsidP="0036277D">
      <w:pPr>
        <w:rPr>
          <w:rFonts w:ascii="Times New Roman" w:hAnsi="Times New Roman" w:cs="Times New Roman"/>
        </w:rPr>
      </w:pPr>
    </w:p>
    <w:p w14:paraId="3E6B1732" w14:textId="77777777" w:rsidR="0036277D" w:rsidRDefault="0036277D" w:rsidP="003627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2019</w:t>
      </w:r>
    </w:p>
    <w:p w14:paraId="1B505607" w14:textId="77777777" w:rsidR="006B2F86" w:rsidRPr="00E71FC3" w:rsidRDefault="003627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0F82B" w14:textId="77777777" w:rsidR="0036277D" w:rsidRDefault="0036277D" w:rsidP="00E71FC3">
      <w:r>
        <w:separator/>
      </w:r>
    </w:p>
  </w:endnote>
  <w:endnote w:type="continuationSeparator" w:id="0">
    <w:p w14:paraId="09F92289" w14:textId="77777777" w:rsidR="0036277D" w:rsidRDefault="003627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FBB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1155B" w14:textId="77777777" w:rsidR="0036277D" w:rsidRDefault="0036277D" w:rsidP="00E71FC3">
      <w:r>
        <w:separator/>
      </w:r>
    </w:p>
  </w:footnote>
  <w:footnote w:type="continuationSeparator" w:id="0">
    <w:p w14:paraId="738E88C7" w14:textId="77777777" w:rsidR="0036277D" w:rsidRDefault="003627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77D"/>
    <w:rsid w:val="001A7C09"/>
    <w:rsid w:val="0036277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6559E"/>
  <w15:chartTrackingRefBased/>
  <w15:docId w15:val="{500DAA67-21BC-4121-927D-37AE395E9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7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2019-04-20T19:58:00Z</dcterms:created>
  <dcterms:modified xsi:type="dcterms:W3CDTF">2019-04-20T19:59:00Z</dcterms:modified>
</cp:coreProperties>
</file>